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8F8B6" w14:textId="77777777" w:rsidR="00DB0281" w:rsidRDefault="00DB0281" w:rsidP="00DB02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70FA2093" w14:textId="77777777" w:rsidR="00DB0281" w:rsidRDefault="00DB0281" w:rsidP="00DB0281">
      <w:pPr>
        <w:pStyle w:val="NoSpacing"/>
        <w:rPr>
          <w:rFonts w:cs="Times New Roman"/>
          <w:szCs w:val="24"/>
        </w:rPr>
      </w:pPr>
    </w:p>
    <w:p w14:paraId="46C0AC06" w14:textId="77777777" w:rsidR="00DB0281" w:rsidRDefault="00DB0281" w:rsidP="00DB0281">
      <w:pPr>
        <w:pStyle w:val="NoSpacing"/>
        <w:rPr>
          <w:rFonts w:cs="Times New Roman"/>
          <w:szCs w:val="24"/>
        </w:rPr>
      </w:pPr>
    </w:p>
    <w:p w14:paraId="68944F7F" w14:textId="77777777" w:rsidR="00DB0281" w:rsidRDefault="00DB0281" w:rsidP="00DB02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Dec.1454</w:t>
      </w:r>
      <w:r>
        <w:rPr>
          <w:rFonts w:cs="Times New Roman"/>
          <w:szCs w:val="24"/>
        </w:rPr>
        <w:tab/>
        <w:t xml:space="preserve">He was presented to the parish church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>, Chichester.</w:t>
      </w:r>
    </w:p>
    <w:p w14:paraId="1CBABBDE" w14:textId="77777777" w:rsidR="00DB0281" w:rsidRDefault="00DB0281" w:rsidP="00DB02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p.208)</w:t>
      </w:r>
    </w:p>
    <w:p w14:paraId="42C5E95F" w14:textId="77777777" w:rsidR="00DB0281" w:rsidRDefault="00DB0281" w:rsidP="00DB0281">
      <w:pPr>
        <w:pStyle w:val="NoSpacing"/>
        <w:rPr>
          <w:rFonts w:cs="Times New Roman"/>
          <w:szCs w:val="24"/>
        </w:rPr>
      </w:pPr>
    </w:p>
    <w:p w14:paraId="3D96C46B" w14:textId="77777777" w:rsidR="00DB0281" w:rsidRDefault="00DB0281" w:rsidP="00DB0281">
      <w:pPr>
        <w:pStyle w:val="NoSpacing"/>
        <w:rPr>
          <w:rFonts w:cs="Times New Roman"/>
          <w:szCs w:val="24"/>
        </w:rPr>
      </w:pPr>
    </w:p>
    <w:p w14:paraId="5BFA0DB8" w14:textId="77777777" w:rsidR="00DB0281" w:rsidRDefault="00DB0281" w:rsidP="00DB02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2023</w:t>
      </w:r>
    </w:p>
    <w:p w14:paraId="2293DC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06D2F" w14:textId="77777777" w:rsidR="00DB0281" w:rsidRDefault="00DB0281" w:rsidP="009139A6">
      <w:r>
        <w:separator/>
      </w:r>
    </w:p>
  </w:endnote>
  <w:endnote w:type="continuationSeparator" w:id="0">
    <w:p w14:paraId="23BF52ED" w14:textId="77777777" w:rsidR="00DB0281" w:rsidRDefault="00DB02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E3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D054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C67B0" w14:textId="77777777" w:rsidR="00DB0281" w:rsidRDefault="00DB0281" w:rsidP="009139A6">
      <w:r>
        <w:separator/>
      </w:r>
    </w:p>
  </w:footnote>
  <w:footnote w:type="continuationSeparator" w:id="0">
    <w:p w14:paraId="0B5B8E11" w14:textId="77777777" w:rsidR="00DB0281" w:rsidRDefault="00DB02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F5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ABB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5BA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8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0281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82AF0"/>
  <w15:chartTrackingRefBased/>
  <w15:docId w15:val="{22A59E9E-343D-4E19-A6CA-3542D7FE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2023-12-29T20:59:00Z</dcterms:created>
  <dcterms:modified xsi:type="dcterms:W3CDTF">2023-12-29T20:59:00Z</dcterms:modified>
</cp:coreProperties>
</file>